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F25" w:rsidRPr="003C1D43" w:rsidRDefault="00435F25" w:rsidP="00DB10A4">
      <w:pPr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48.75pt;visibility:visible">
            <v:imagedata r:id="rId7" o:title=""/>
            <o:lock v:ext="edit" aspectratio="f"/>
          </v:shape>
        </w:pict>
      </w:r>
    </w:p>
    <w:p w:rsidR="00435F25" w:rsidRPr="003C1D43" w:rsidRDefault="00435F25" w:rsidP="00DB10A4">
      <w:pPr>
        <w:jc w:val="center"/>
        <w:rPr>
          <w:b/>
          <w:noProof/>
        </w:rPr>
      </w:pPr>
      <w:r w:rsidRPr="003C1D43">
        <w:rPr>
          <w:b/>
          <w:noProof/>
        </w:rPr>
        <w:t>УКРАЇНА</w:t>
      </w:r>
    </w:p>
    <w:p w:rsidR="00435F25" w:rsidRPr="003C1D43" w:rsidRDefault="00435F25" w:rsidP="00DB10A4">
      <w:pPr>
        <w:jc w:val="center"/>
        <w:rPr>
          <w:b/>
          <w:sz w:val="16"/>
          <w:szCs w:val="16"/>
        </w:rPr>
      </w:pPr>
    </w:p>
    <w:p w:rsidR="00435F25" w:rsidRPr="003C1D43" w:rsidRDefault="00435F25" w:rsidP="00DB10A4">
      <w:pPr>
        <w:jc w:val="center"/>
        <w:rPr>
          <w:b/>
          <w:sz w:val="28"/>
          <w:szCs w:val="28"/>
        </w:rPr>
      </w:pPr>
      <w:r w:rsidRPr="003C1D43">
        <w:rPr>
          <w:b/>
          <w:sz w:val="28"/>
          <w:szCs w:val="28"/>
        </w:rPr>
        <w:t>ВАЛКІВСЬКА РАЙОННА ДЕРЖАВНА АДМІНІСТРАЦІЯ</w:t>
      </w:r>
    </w:p>
    <w:p w:rsidR="00435F25" w:rsidRPr="003C1D43" w:rsidRDefault="00435F25" w:rsidP="00DB10A4">
      <w:pPr>
        <w:jc w:val="center"/>
        <w:rPr>
          <w:b/>
          <w:sz w:val="28"/>
          <w:szCs w:val="28"/>
        </w:rPr>
      </w:pPr>
      <w:r w:rsidRPr="003C1D43">
        <w:rPr>
          <w:b/>
          <w:sz w:val="28"/>
          <w:szCs w:val="28"/>
        </w:rPr>
        <w:t>ВІДДІЛ ОСВІТИ</w:t>
      </w:r>
      <w:r>
        <w:rPr>
          <w:b/>
          <w:sz w:val="28"/>
          <w:szCs w:val="28"/>
        </w:rPr>
        <w:t>, МОЛОДІ ТА СПОРТУ</w:t>
      </w:r>
      <w:r w:rsidRPr="003C1D43">
        <w:rPr>
          <w:b/>
          <w:sz w:val="28"/>
          <w:szCs w:val="28"/>
        </w:rPr>
        <w:t xml:space="preserve"> </w:t>
      </w:r>
    </w:p>
    <w:p w:rsidR="00435F25" w:rsidRPr="003919F4" w:rsidRDefault="00435F25" w:rsidP="00DB10A4">
      <w:pPr>
        <w:jc w:val="center"/>
        <w:rPr>
          <w:b/>
          <w:sz w:val="16"/>
          <w:szCs w:val="16"/>
        </w:rPr>
      </w:pPr>
    </w:p>
    <w:p w:rsidR="00435F25" w:rsidRDefault="00435F25" w:rsidP="00DB10A4">
      <w:pPr>
        <w:jc w:val="center"/>
        <w:rPr>
          <w:b/>
          <w:sz w:val="28"/>
          <w:szCs w:val="28"/>
          <w:lang w:val="uk-UA"/>
        </w:rPr>
      </w:pPr>
      <w:r w:rsidRPr="003C1D43">
        <w:rPr>
          <w:b/>
          <w:sz w:val="28"/>
          <w:szCs w:val="28"/>
        </w:rPr>
        <w:t xml:space="preserve">НАКАЗ   </w:t>
      </w:r>
    </w:p>
    <w:p w:rsidR="00435F25" w:rsidRPr="00DB10A4" w:rsidRDefault="00435F25" w:rsidP="00DB10A4">
      <w:pPr>
        <w:jc w:val="center"/>
        <w:rPr>
          <w:b/>
          <w:sz w:val="28"/>
          <w:szCs w:val="28"/>
          <w:lang w:val="uk-UA"/>
        </w:rPr>
      </w:pPr>
    </w:p>
    <w:p w:rsidR="00435F25" w:rsidRPr="003919F4" w:rsidRDefault="00435F25" w:rsidP="00DB10A4">
      <w:pPr>
        <w:rPr>
          <w:sz w:val="16"/>
          <w:szCs w:val="16"/>
        </w:rPr>
      </w:pPr>
    </w:p>
    <w:p w:rsidR="00435F25" w:rsidRPr="00DB10A4" w:rsidRDefault="00435F25" w:rsidP="00DB10A4">
      <w:pPr>
        <w:keepNext/>
        <w:ind w:right="-82"/>
        <w:outlineLvl w:val="0"/>
        <w:rPr>
          <w:b/>
          <w:bCs/>
          <w:kern w:val="32"/>
          <w:sz w:val="28"/>
          <w:szCs w:val="28"/>
          <w:lang w:val="uk-UA"/>
        </w:rPr>
      </w:pPr>
      <w:r>
        <w:rPr>
          <w:b/>
          <w:bCs/>
          <w:kern w:val="32"/>
          <w:sz w:val="28"/>
          <w:szCs w:val="28"/>
        </w:rPr>
        <w:t>0</w:t>
      </w:r>
      <w:r>
        <w:rPr>
          <w:b/>
          <w:bCs/>
          <w:kern w:val="32"/>
          <w:sz w:val="28"/>
          <w:szCs w:val="28"/>
          <w:lang w:val="uk-UA"/>
        </w:rPr>
        <w:t>7</w:t>
      </w:r>
      <w:r>
        <w:rPr>
          <w:b/>
          <w:bCs/>
          <w:kern w:val="32"/>
          <w:sz w:val="28"/>
          <w:szCs w:val="28"/>
        </w:rPr>
        <w:t>.09.2020</w:t>
      </w:r>
      <w:r w:rsidRPr="003C1D43">
        <w:rPr>
          <w:b/>
          <w:bCs/>
          <w:kern w:val="32"/>
          <w:sz w:val="28"/>
          <w:szCs w:val="28"/>
        </w:rPr>
        <w:tab/>
      </w:r>
      <w:r w:rsidRPr="003C1D43">
        <w:rPr>
          <w:b/>
          <w:bCs/>
          <w:kern w:val="32"/>
          <w:sz w:val="28"/>
          <w:szCs w:val="28"/>
        </w:rPr>
        <w:tab/>
      </w:r>
      <w:r w:rsidRPr="003C1D43">
        <w:rPr>
          <w:b/>
          <w:bCs/>
          <w:kern w:val="32"/>
          <w:sz w:val="28"/>
          <w:szCs w:val="28"/>
        </w:rPr>
        <w:tab/>
        <w:t xml:space="preserve">                      Валки</w:t>
      </w:r>
      <w:r w:rsidRPr="003C1D43">
        <w:rPr>
          <w:b/>
          <w:bCs/>
          <w:kern w:val="32"/>
          <w:sz w:val="28"/>
          <w:szCs w:val="28"/>
        </w:rPr>
        <w:tab/>
      </w:r>
      <w:r>
        <w:rPr>
          <w:b/>
          <w:bCs/>
          <w:kern w:val="32"/>
          <w:sz w:val="28"/>
          <w:szCs w:val="28"/>
        </w:rPr>
        <w:tab/>
      </w:r>
      <w:r>
        <w:rPr>
          <w:b/>
          <w:bCs/>
          <w:kern w:val="32"/>
          <w:sz w:val="28"/>
          <w:szCs w:val="28"/>
        </w:rPr>
        <w:tab/>
        <w:t xml:space="preserve">                          № </w:t>
      </w:r>
      <w:r>
        <w:rPr>
          <w:b/>
          <w:bCs/>
          <w:kern w:val="32"/>
          <w:sz w:val="28"/>
          <w:szCs w:val="28"/>
          <w:lang w:val="uk-UA"/>
        </w:rPr>
        <w:t>93</w:t>
      </w:r>
    </w:p>
    <w:p w:rsidR="00435F25" w:rsidRDefault="00435F25" w:rsidP="00DB10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EA48FA">
        <w:rPr>
          <w:sz w:val="28"/>
          <w:szCs w:val="28"/>
          <w:lang w:val="uk-UA"/>
        </w:rPr>
        <w:tab/>
      </w:r>
      <w:r w:rsidRPr="00EA48FA">
        <w:rPr>
          <w:sz w:val="28"/>
          <w:szCs w:val="28"/>
          <w:lang w:val="uk-UA"/>
        </w:rPr>
        <w:tab/>
      </w:r>
      <w:r w:rsidRPr="00EA48FA"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 xml:space="preserve">                                                </w:t>
      </w:r>
    </w:p>
    <w:p w:rsidR="00435F25" w:rsidRPr="00F16011" w:rsidRDefault="00435F25" w:rsidP="00DB10A4">
      <w:pPr>
        <w:jc w:val="both"/>
        <w:rPr>
          <w:b/>
          <w:sz w:val="28"/>
          <w:szCs w:val="28"/>
          <w:lang w:val="uk-UA"/>
        </w:rPr>
      </w:pPr>
      <w:r w:rsidRPr="00F16011">
        <w:rPr>
          <w:b/>
          <w:sz w:val="28"/>
          <w:szCs w:val="28"/>
          <w:lang w:val="uk-UA"/>
        </w:rPr>
        <w:t>Про проведення інвентаризації</w:t>
      </w:r>
    </w:p>
    <w:p w:rsidR="00435F25" w:rsidRPr="00F16011" w:rsidRDefault="00435F25" w:rsidP="00DB10A4">
      <w:pPr>
        <w:jc w:val="both"/>
        <w:rPr>
          <w:b/>
          <w:sz w:val="28"/>
          <w:szCs w:val="28"/>
          <w:lang w:val="uk-UA"/>
        </w:rPr>
      </w:pPr>
      <w:r w:rsidRPr="00F16011">
        <w:rPr>
          <w:b/>
          <w:sz w:val="28"/>
          <w:szCs w:val="28"/>
          <w:lang w:val="uk-UA"/>
        </w:rPr>
        <w:t xml:space="preserve">матеріальних цінностей </w:t>
      </w:r>
      <w:r>
        <w:rPr>
          <w:b/>
          <w:sz w:val="28"/>
          <w:szCs w:val="28"/>
          <w:lang w:val="uk-UA"/>
        </w:rPr>
        <w:t>у закладах</w:t>
      </w:r>
    </w:p>
    <w:p w:rsidR="00435F25" w:rsidRDefault="00435F25" w:rsidP="00DB10A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загальної середньої та позашкільної </w:t>
      </w:r>
    </w:p>
    <w:p w:rsidR="00435F25" w:rsidRDefault="00435F25" w:rsidP="00DB10A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освіти та інших структурних </w:t>
      </w:r>
    </w:p>
    <w:p w:rsidR="00435F25" w:rsidRDefault="00435F25" w:rsidP="00DB10A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підрозділах </w:t>
      </w:r>
      <w:r w:rsidRPr="00F16011">
        <w:rPr>
          <w:b/>
          <w:sz w:val="28"/>
          <w:szCs w:val="28"/>
          <w:lang w:val="uk-UA"/>
        </w:rPr>
        <w:t>освіти району</w:t>
      </w:r>
    </w:p>
    <w:p w:rsidR="00435F25" w:rsidRPr="00F16011" w:rsidRDefault="00435F25" w:rsidP="00DB10A4">
      <w:pPr>
        <w:jc w:val="both"/>
        <w:rPr>
          <w:b/>
          <w:sz w:val="28"/>
          <w:szCs w:val="28"/>
          <w:lang w:val="uk-UA"/>
        </w:rPr>
      </w:pPr>
    </w:p>
    <w:p w:rsidR="00435F25" w:rsidRPr="00F16011" w:rsidRDefault="00435F25" w:rsidP="00DB10A4">
      <w:pPr>
        <w:rPr>
          <w:b/>
          <w:sz w:val="28"/>
          <w:szCs w:val="28"/>
          <w:lang w:val="uk-UA"/>
        </w:rPr>
      </w:pPr>
    </w:p>
    <w:p w:rsidR="00435F25" w:rsidRDefault="00435F25" w:rsidP="00301635">
      <w:pPr>
        <w:pStyle w:val="BodyTextIndent"/>
        <w:spacing w:line="360" w:lineRule="auto"/>
        <w:rPr>
          <w:sz w:val="28"/>
          <w:szCs w:val="28"/>
        </w:rPr>
      </w:pPr>
      <w:r w:rsidRPr="00301635">
        <w:rPr>
          <w:sz w:val="28"/>
          <w:szCs w:val="28"/>
        </w:rPr>
        <w:t xml:space="preserve">У зв’язку з підготовкою до складання та здавання річної фінансової звітності, керуючись положенням Закону України «Про бухгалтерський облік та фінансову звітність в Україні» від 16.07.1999 № 996-ХІV, Порядок подання фінансової звітності, затвердженого Кабінетом Міністрів України від 28.02.2000 № 419, п.1.9 Інструкції з інвентаризації матеріальних цінностей, розрахунків та інших статей балансу бюджетних установ, затвердженої наказом Головного управління Держказначейства від 30.19.1998  № 90 </w:t>
      </w:r>
    </w:p>
    <w:p w:rsidR="00435F25" w:rsidRPr="00301635" w:rsidRDefault="00435F25" w:rsidP="00301635">
      <w:pPr>
        <w:pStyle w:val="BodyTextIndent"/>
        <w:spacing w:line="360" w:lineRule="auto"/>
        <w:rPr>
          <w:sz w:val="16"/>
          <w:szCs w:val="16"/>
        </w:rPr>
      </w:pPr>
    </w:p>
    <w:p w:rsidR="00435F25" w:rsidRPr="00301635" w:rsidRDefault="00435F25" w:rsidP="00737695">
      <w:pPr>
        <w:tabs>
          <w:tab w:val="left" w:pos="2920"/>
        </w:tabs>
        <w:spacing w:line="360" w:lineRule="auto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>НАКАЗУЮ :</w:t>
      </w:r>
    </w:p>
    <w:p w:rsidR="00435F25" w:rsidRPr="00301635" w:rsidRDefault="00435F25" w:rsidP="00737695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 xml:space="preserve">1. Провести річну  інвентаризацію у строк з 07.09.2020 по 21.12.2020:   </w:t>
      </w:r>
    </w:p>
    <w:p w:rsidR="00435F25" w:rsidRPr="00301635" w:rsidRDefault="00435F25" w:rsidP="00737695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 xml:space="preserve">- основних засобів та інших необоротних активів, в тому числі прийнятих та переданих у тимчасове користування стороннім організаціям,  </w:t>
      </w:r>
    </w:p>
    <w:p w:rsidR="00435F25" w:rsidRPr="00301635" w:rsidRDefault="00435F25" w:rsidP="00737695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>- нематеріальних активів у тому числі прийнятих та переданих у тимчасове користування стороннім організаціям;</w:t>
      </w:r>
    </w:p>
    <w:p w:rsidR="00435F25" w:rsidRPr="00301635" w:rsidRDefault="00435F25" w:rsidP="00737695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>- наявність грошових коштів, що перебувають у касі, та бланків суворої звітності ;</w:t>
      </w:r>
    </w:p>
    <w:p w:rsidR="00435F25" w:rsidRPr="00301635" w:rsidRDefault="00435F25" w:rsidP="00737695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>- малоцінних та швидкозношуваних предметів, у тому числі й переданих у тимчасове користування стороннім організаціям або прийнятих від них;</w:t>
      </w:r>
    </w:p>
    <w:p w:rsidR="00435F25" w:rsidRPr="00301635" w:rsidRDefault="00435F25" w:rsidP="00737695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>- розрахунків з дебіторами і кредиторами ;</w:t>
      </w:r>
    </w:p>
    <w:p w:rsidR="00435F25" w:rsidRPr="00301635" w:rsidRDefault="00435F25" w:rsidP="00737695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 xml:space="preserve">- розрахунків з підзвітними особами та депонентами. </w:t>
      </w:r>
    </w:p>
    <w:p w:rsidR="00435F25" w:rsidRPr="00301635" w:rsidRDefault="00435F25" w:rsidP="00301635">
      <w:pPr>
        <w:tabs>
          <w:tab w:val="left" w:pos="6700"/>
        </w:tabs>
        <w:spacing w:line="360" w:lineRule="auto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 xml:space="preserve">2. Для проведення інвентаризації матеріальних цінностей створити комісію </w:t>
      </w:r>
      <w:r>
        <w:rPr>
          <w:sz w:val="28"/>
          <w:szCs w:val="28"/>
          <w:lang w:val="uk-UA"/>
        </w:rPr>
        <w:t>у</w:t>
      </w:r>
      <w:r w:rsidRPr="00301635">
        <w:rPr>
          <w:sz w:val="28"/>
          <w:szCs w:val="28"/>
          <w:lang w:val="uk-UA"/>
        </w:rPr>
        <w:t xml:space="preserve"> такому складі </w:t>
      </w:r>
      <w:r w:rsidRPr="00301635">
        <w:rPr>
          <w:sz w:val="28"/>
          <w:szCs w:val="28"/>
        </w:rPr>
        <w:t xml:space="preserve">: </w:t>
      </w:r>
    </w:p>
    <w:p w:rsidR="00435F25" w:rsidRPr="00301635" w:rsidRDefault="00435F25" w:rsidP="00301635">
      <w:pPr>
        <w:tabs>
          <w:tab w:val="left" w:pos="6700"/>
        </w:tabs>
        <w:spacing w:line="360" w:lineRule="auto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1</w:t>
      </w:r>
      <w:r w:rsidRPr="0030163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301635">
        <w:rPr>
          <w:sz w:val="28"/>
          <w:szCs w:val="28"/>
          <w:lang w:val="uk-UA"/>
        </w:rPr>
        <w:t>Лисяк З.І. – головний бухгалтер централізованої бухгалтерії</w:t>
      </w:r>
      <w:r>
        <w:rPr>
          <w:sz w:val="28"/>
          <w:szCs w:val="28"/>
          <w:lang w:val="uk-UA"/>
        </w:rPr>
        <w:t xml:space="preserve"> відділу освіти, молоді та спорту райдержадміністрації</w:t>
      </w:r>
      <w:r w:rsidRPr="00301635">
        <w:rPr>
          <w:sz w:val="28"/>
          <w:szCs w:val="28"/>
          <w:lang w:val="uk-UA"/>
        </w:rPr>
        <w:t xml:space="preserve">, член комісії.  </w:t>
      </w:r>
    </w:p>
    <w:p w:rsidR="00435F25" w:rsidRPr="00301635" w:rsidRDefault="00435F25" w:rsidP="00301635">
      <w:pPr>
        <w:tabs>
          <w:tab w:val="left" w:pos="6700"/>
        </w:tabs>
        <w:spacing w:line="360" w:lineRule="auto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2</w:t>
      </w:r>
      <w:r w:rsidRPr="0030163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Філатова О.М.</w:t>
      </w:r>
      <w:r w:rsidRPr="00301635">
        <w:rPr>
          <w:sz w:val="28"/>
          <w:szCs w:val="28"/>
          <w:lang w:val="uk-UA"/>
        </w:rPr>
        <w:t xml:space="preserve"> - бухгалтер централізованої бухгалтерії</w:t>
      </w:r>
      <w:r>
        <w:rPr>
          <w:sz w:val="28"/>
          <w:szCs w:val="28"/>
          <w:lang w:val="uk-UA"/>
        </w:rPr>
        <w:t xml:space="preserve"> відділу освіти, молоді та спорту райдержадміністрації</w:t>
      </w:r>
      <w:r w:rsidRPr="00301635">
        <w:rPr>
          <w:sz w:val="28"/>
          <w:szCs w:val="28"/>
          <w:lang w:val="uk-UA"/>
        </w:rPr>
        <w:t xml:space="preserve">, член комісії.  </w:t>
      </w:r>
    </w:p>
    <w:p w:rsidR="00435F25" w:rsidRPr="00301635" w:rsidRDefault="00435F25" w:rsidP="00301635">
      <w:pPr>
        <w:tabs>
          <w:tab w:val="left" w:pos="6700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Pr="00301635">
        <w:rPr>
          <w:sz w:val="28"/>
          <w:szCs w:val="28"/>
          <w:lang w:val="uk-UA"/>
        </w:rPr>
        <w:t>. Андрієвська А.А</w:t>
      </w:r>
      <w:bookmarkStart w:id="0" w:name="_GoBack"/>
      <w:bookmarkEnd w:id="0"/>
      <w:r w:rsidRPr="00301635">
        <w:rPr>
          <w:sz w:val="28"/>
          <w:szCs w:val="28"/>
          <w:lang w:val="uk-UA"/>
        </w:rPr>
        <w:t xml:space="preserve">. -  бухгалтер централізованої бухгалтерії </w:t>
      </w:r>
      <w:r>
        <w:rPr>
          <w:sz w:val="28"/>
          <w:szCs w:val="28"/>
          <w:lang w:val="uk-UA"/>
        </w:rPr>
        <w:t>відділу освіти, молоді та спорту райдержадміністрації</w:t>
      </w:r>
      <w:r w:rsidRPr="00301635">
        <w:rPr>
          <w:sz w:val="28"/>
          <w:szCs w:val="28"/>
          <w:lang w:val="uk-UA"/>
        </w:rPr>
        <w:t>, член комісії .</w:t>
      </w:r>
    </w:p>
    <w:p w:rsidR="00435F25" w:rsidRPr="00301635" w:rsidRDefault="00435F25" w:rsidP="00301635">
      <w:pPr>
        <w:tabs>
          <w:tab w:val="left" w:pos="6700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 Кохан С.В. -</w:t>
      </w:r>
      <w:r w:rsidRPr="00301635">
        <w:rPr>
          <w:sz w:val="28"/>
          <w:szCs w:val="28"/>
          <w:lang w:val="uk-UA"/>
        </w:rPr>
        <w:t xml:space="preserve"> бухгалт</w:t>
      </w:r>
      <w:r>
        <w:rPr>
          <w:sz w:val="28"/>
          <w:szCs w:val="28"/>
          <w:lang w:val="uk-UA"/>
        </w:rPr>
        <w:t>ер  централізованої бухгалтерії відділу освіти, молоді та спорту райдержадміністрації</w:t>
      </w:r>
      <w:r w:rsidRPr="00301635">
        <w:rPr>
          <w:sz w:val="28"/>
          <w:szCs w:val="28"/>
          <w:lang w:val="uk-UA"/>
        </w:rPr>
        <w:t>, член комісії.</w:t>
      </w:r>
    </w:p>
    <w:p w:rsidR="00435F25" w:rsidRPr="00301635" w:rsidRDefault="00435F25" w:rsidP="00301635">
      <w:pPr>
        <w:tabs>
          <w:tab w:val="left" w:pos="6700"/>
        </w:tabs>
        <w:spacing w:line="360" w:lineRule="auto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5</w:t>
      </w:r>
      <w:r w:rsidRPr="00301635">
        <w:rPr>
          <w:sz w:val="28"/>
          <w:szCs w:val="28"/>
          <w:lang w:val="uk-UA"/>
        </w:rPr>
        <w:t>. Борисенко Л.В – бухгалтер централізованої бухгалтерії</w:t>
      </w:r>
      <w:r>
        <w:rPr>
          <w:sz w:val="28"/>
          <w:szCs w:val="28"/>
          <w:lang w:val="uk-UA"/>
        </w:rPr>
        <w:t xml:space="preserve"> відділу освіти, молоді та спорту райдержадміністрації</w:t>
      </w:r>
      <w:r w:rsidRPr="00301635">
        <w:rPr>
          <w:sz w:val="28"/>
          <w:szCs w:val="28"/>
          <w:lang w:val="uk-UA"/>
        </w:rPr>
        <w:t>, член комісії.</w:t>
      </w:r>
    </w:p>
    <w:p w:rsidR="00435F25" w:rsidRPr="00301635" w:rsidRDefault="00435F25" w:rsidP="00301635">
      <w:pPr>
        <w:tabs>
          <w:tab w:val="left" w:pos="6700"/>
        </w:tabs>
        <w:spacing w:line="360" w:lineRule="auto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К</w:t>
      </w:r>
      <w:r w:rsidRPr="00301635">
        <w:rPr>
          <w:sz w:val="28"/>
          <w:szCs w:val="28"/>
          <w:lang w:val="uk-UA"/>
        </w:rPr>
        <w:t>ерівникам закладів</w:t>
      </w:r>
      <w:r>
        <w:rPr>
          <w:sz w:val="28"/>
          <w:szCs w:val="28"/>
          <w:lang w:val="uk-UA"/>
        </w:rPr>
        <w:t xml:space="preserve"> загальної середньої освіти </w:t>
      </w:r>
      <w:r w:rsidRPr="00301635">
        <w:rPr>
          <w:sz w:val="28"/>
          <w:szCs w:val="28"/>
          <w:lang w:val="uk-UA"/>
        </w:rPr>
        <w:t>підготувати наказ про створення інвентаризаційних комісій для проведення інв</w:t>
      </w:r>
      <w:r>
        <w:rPr>
          <w:sz w:val="28"/>
          <w:szCs w:val="28"/>
          <w:lang w:val="uk-UA"/>
        </w:rPr>
        <w:t>ентаризації у ввірених закладах у</w:t>
      </w:r>
      <w:r w:rsidRPr="00301635">
        <w:rPr>
          <w:sz w:val="28"/>
          <w:szCs w:val="28"/>
          <w:lang w:val="uk-UA"/>
        </w:rPr>
        <w:t xml:space="preserve"> зв’язку з великим обсягом робіт, які потрібно виконати у стислі строки, при проведенні щорічної інвентаризації</w:t>
      </w:r>
      <w:r>
        <w:rPr>
          <w:sz w:val="28"/>
          <w:szCs w:val="28"/>
          <w:lang w:val="uk-UA"/>
        </w:rPr>
        <w:t>.</w:t>
      </w:r>
      <w:r w:rsidRPr="00301635">
        <w:rPr>
          <w:sz w:val="28"/>
          <w:szCs w:val="28"/>
          <w:lang w:val="uk-UA"/>
        </w:rPr>
        <w:t xml:space="preserve"> </w:t>
      </w:r>
    </w:p>
    <w:p w:rsidR="00435F25" w:rsidRPr="00301635" w:rsidRDefault="00435F25" w:rsidP="00301635">
      <w:pPr>
        <w:tabs>
          <w:tab w:val="left" w:pos="6700"/>
        </w:tabs>
        <w:spacing w:line="360" w:lineRule="auto"/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>4. Контроль за виконанням даного наказу покласти на  головного бухгалтера централізованої бухгалтерії</w:t>
      </w:r>
      <w:r>
        <w:rPr>
          <w:sz w:val="28"/>
          <w:szCs w:val="28"/>
          <w:lang w:val="uk-UA"/>
        </w:rPr>
        <w:t xml:space="preserve"> відділу освіти, молоді та спорту райдержадміністрації ( Лисяк З.І.</w:t>
      </w:r>
      <w:r w:rsidRPr="0030163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435F25" w:rsidRPr="00301635" w:rsidRDefault="00435F25" w:rsidP="00301635">
      <w:pPr>
        <w:tabs>
          <w:tab w:val="left" w:pos="6700"/>
        </w:tabs>
        <w:spacing w:line="360" w:lineRule="auto"/>
        <w:jc w:val="both"/>
        <w:rPr>
          <w:sz w:val="28"/>
          <w:szCs w:val="28"/>
          <w:lang w:val="uk-UA"/>
        </w:rPr>
      </w:pPr>
    </w:p>
    <w:p w:rsidR="00435F25" w:rsidRPr="00301635" w:rsidRDefault="00435F25" w:rsidP="00B343AA">
      <w:pPr>
        <w:tabs>
          <w:tab w:val="left" w:pos="6700"/>
        </w:tabs>
        <w:jc w:val="both"/>
        <w:rPr>
          <w:sz w:val="28"/>
          <w:szCs w:val="28"/>
          <w:lang w:val="uk-UA"/>
        </w:rPr>
      </w:pPr>
      <w:r w:rsidRPr="00301635">
        <w:rPr>
          <w:sz w:val="28"/>
          <w:szCs w:val="28"/>
          <w:lang w:val="uk-UA"/>
        </w:rPr>
        <w:t xml:space="preserve"> </w:t>
      </w:r>
    </w:p>
    <w:p w:rsidR="00435F25" w:rsidRPr="00301635" w:rsidRDefault="00435F25" w:rsidP="00CA516B">
      <w:pPr>
        <w:tabs>
          <w:tab w:val="left" w:pos="670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</w:t>
      </w:r>
      <w:r w:rsidRPr="00301635">
        <w:rPr>
          <w:b/>
          <w:sz w:val="28"/>
          <w:szCs w:val="28"/>
          <w:lang w:val="uk-UA"/>
        </w:rPr>
        <w:t xml:space="preserve"> відділу освіти,</w:t>
      </w:r>
    </w:p>
    <w:p w:rsidR="00435F25" w:rsidRDefault="00435F25" w:rsidP="00CA516B">
      <w:pPr>
        <w:tabs>
          <w:tab w:val="left" w:pos="6700"/>
        </w:tabs>
        <w:jc w:val="both"/>
        <w:rPr>
          <w:b/>
          <w:sz w:val="28"/>
          <w:szCs w:val="28"/>
          <w:lang w:val="uk-UA"/>
        </w:rPr>
      </w:pPr>
      <w:r w:rsidRPr="00301635">
        <w:rPr>
          <w:b/>
          <w:sz w:val="28"/>
          <w:szCs w:val="28"/>
          <w:lang w:val="uk-UA"/>
        </w:rPr>
        <w:t>молоді</w:t>
      </w:r>
      <w:r>
        <w:rPr>
          <w:b/>
          <w:sz w:val="28"/>
          <w:szCs w:val="28"/>
          <w:lang w:val="uk-UA"/>
        </w:rPr>
        <w:t xml:space="preserve"> та спорту                  </w:t>
      </w:r>
      <w:r w:rsidRPr="00B343AA">
        <w:rPr>
          <w:b/>
          <w:sz w:val="28"/>
          <w:szCs w:val="28"/>
          <w:lang w:val="uk-UA"/>
        </w:rPr>
        <w:t xml:space="preserve">                                           </w:t>
      </w:r>
      <w:r>
        <w:rPr>
          <w:b/>
          <w:sz w:val="28"/>
          <w:szCs w:val="28"/>
          <w:lang w:val="uk-UA"/>
        </w:rPr>
        <w:t>Наталія ТРУСОВА</w:t>
      </w:r>
    </w:p>
    <w:p w:rsidR="00435F25" w:rsidRDefault="00435F25" w:rsidP="00CA516B">
      <w:pPr>
        <w:tabs>
          <w:tab w:val="left" w:pos="6700"/>
        </w:tabs>
        <w:jc w:val="both"/>
        <w:rPr>
          <w:b/>
          <w:sz w:val="28"/>
          <w:szCs w:val="28"/>
          <w:lang w:val="uk-UA"/>
        </w:rPr>
      </w:pPr>
    </w:p>
    <w:p w:rsidR="00435F25" w:rsidRDefault="00435F25" w:rsidP="00CA516B">
      <w:pPr>
        <w:tabs>
          <w:tab w:val="left" w:pos="6700"/>
        </w:tabs>
        <w:jc w:val="both"/>
        <w:rPr>
          <w:lang w:val="uk-UA"/>
        </w:rPr>
      </w:pPr>
      <w:r w:rsidRPr="007E21C4">
        <w:rPr>
          <w:lang w:val="uk-UA"/>
        </w:rPr>
        <w:t>Зоя Лисяк,  (05753)  5  11  62</w:t>
      </w:r>
    </w:p>
    <w:p w:rsidR="00435F25" w:rsidRDefault="00435F25" w:rsidP="00CA516B">
      <w:pPr>
        <w:tabs>
          <w:tab w:val="left" w:pos="6700"/>
        </w:tabs>
        <w:jc w:val="both"/>
        <w:rPr>
          <w:lang w:val="uk-UA"/>
        </w:rPr>
      </w:pPr>
    </w:p>
    <w:p w:rsidR="00435F25" w:rsidRDefault="00435F25" w:rsidP="00CA516B">
      <w:pPr>
        <w:tabs>
          <w:tab w:val="left" w:pos="6700"/>
        </w:tabs>
        <w:jc w:val="both"/>
        <w:rPr>
          <w:lang w:val="uk-UA"/>
        </w:rPr>
      </w:pPr>
    </w:p>
    <w:p w:rsidR="00435F25" w:rsidRDefault="00435F25" w:rsidP="00CA516B">
      <w:pPr>
        <w:tabs>
          <w:tab w:val="left" w:pos="6700"/>
        </w:tabs>
        <w:jc w:val="both"/>
        <w:rPr>
          <w:lang w:val="uk-UA"/>
        </w:rPr>
      </w:pPr>
    </w:p>
    <w:p w:rsidR="00435F25" w:rsidRDefault="00435F25" w:rsidP="00CA516B">
      <w:pPr>
        <w:tabs>
          <w:tab w:val="left" w:pos="6700"/>
        </w:tabs>
        <w:jc w:val="both"/>
        <w:rPr>
          <w:lang w:val="uk-UA"/>
        </w:rPr>
      </w:pPr>
    </w:p>
    <w:p w:rsidR="00435F25" w:rsidRDefault="00435F25" w:rsidP="00CA516B">
      <w:pPr>
        <w:tabs>
          <w:tab w:val="left" w:pos="6700"/>
        </w:tabs>
        <w:jc w:val="both"/>
        <w:rPr>
          <w:lang w:val="uk-UA"/>
        </w:rPr>
      </w:pPr>
    </w:p>
    <w:p w:rsidR="00435F25" w:rsidRDefault="00435F25" w:rsidP="00CA516B">
      <w:pPr>
        <w:tabs>
          <w:tab w:val="left" w:pos="6700"/>
        </w:tabs>
        <w:jc w:val="both"/>
        <w:rPr>
          <w:lang w:val="uk-UA"/>
        </w:rPr>
      </w:pPr>
    </w:p>
    <w:p w:rsidR="00435F25" w:rsidRDefault="00435F25" w:rsidP="00CA516B">
      <w:pPr>
        <w:tabs>
          <w:tab w:val="left" w:pos="6700"/>
        </w:tabs>
        <w:jc w:val="both"/>
        <w:rPr>
          <w:lang w:val="uk-UA"/>
        </w:rPr>
      </w:pPr>
    </w:p>
    <w:p w:rsidR="00435F25" w:rsidRDefault="00435F25" w:rsidP="00CA516B">
      <w:pPr>
        <w:tabs>
          <w:tab w:val="left" w:pos="6700"/>
        </w:tabs>
        <w:jc w:val="both"/>
        <w:rPr>
          <w:lang w:val="uk-UA"/>
        </w:rPr>
      </w:pPr>
    </w:p>
    <w:p w:rsidR="00435F25" w:rsidRDefault="00435F25" w:rsidP="00CA516B">
      <w:pPr>
        <w:tabs>
          <w:tab w:val="left" w:pos="6700"/>
        </w:tabs>
        <w:jc w:val="both"/>
        <w:rPr>
          <w:lang w:val="uk-UA"/>
        </w:rPr>
      </w:pPr>
    </w:p>
    <w:p w:rsidR="00435F25" w:rsidRDefault="00435F25" w:rsidP="00CA516B">
      <w:pPr>
        <w:tabs>
          <w:tab w:val="left" w:pos="6700"/>
        </w:tabs>
        <w:jc w:val="both"/>
        <w:rPr>
          <w:lang w:val="uk-UA"/>
        </w:rPr>
      </w:pPr>
    </w:p>
    <w:p w:rsidR="00435F25" w:rsidRDefault="00435F25" w:rsidP="00CA516B">
      <w:pPr>
        <w:tabs>
          <w:tab w:val="left" w:pos="6700"/>
        </w:tabs>
        <w:jc w:val="both"/>
        <w:rPr>
          <w:lang w:val="uk-UA"/>
        </w:rPr>
      </w:pPr>
    </w:p>
    <w:p w:rsidR="00435F25" w:rsidRDefault="00435F25" w:rsidP="00CA516B">
      <w:pPr>
        <w:tabs>
          <w:tab w:val="left" w:pos="6700"/>
        </w:tabs>
        <w:jc w:val="both"/>
        <w:rPr>
          <w:lang w:val="uk-UA"/>
        </w:rPr>
      </w:pP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 xml:space="preserve">З наказом від </w:t>
      </w:r>
      <w:r>
        <w:rPr>
          <w:sz w:val="28"/>
          <w:lang w:val="uk-UA"/>
        </w:rPr>
        <w:t>07</w:t>
      </w:r>
      <w:r>
        <w:rPr>
          <w:sz w:val="28"/>
        </w:rPr>
        <w:t>.0</w:t>
      </w:r>
      <w:r>
        <w:rPr>
          <w:sz w:val="28"/>
          <w:lang w:val="uk-UA"/>
        </w:rPr>
        <w:t>9</w:t>
      </w:r>
      <w:r>
        <w:rPr>
          <w:sz w:val="28"/>
        </w:rPr>
        <w:t xml:space="preserve">.2019 № </w:t>
      </w:r>
      <w:r>
        <w:rPr>
          <w:sz w:val="28"/>
          <w:lang w:val="uk-UA"/>
        </w:rPr>
        <w:t>93</w:t>
      </w:r>
      <w:r>
        <w:rPr>
          <w:sz w:val="28"/>
        </w:rPr>
        <w:t xml:space="preserve"> ознайомлені:</w:t>
      </w:r>
    </w:p>
    <w:p w:rsidR="00435F25" w:rsidRDefault="00435F25" w:rsidP="00737695">
      <w:pPr>
        <w:ind w:left="360" w:hanging="360"/>
        <w:jc w:val="both"/>
        <w:rPr>
          <w:sz w:val="28"/>
        </w:rPr>
      </w:pP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Грєхова В.І.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Сухоруков Ю.О.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Салащенко Т.В.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Зінченко В.О.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Сиротенко М.Г.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Омеляненко Т.М.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Костильова В.В.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Новікова Д.В.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Масюк Л.О.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Кравченко А.І.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Богатир К.А.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Курильчик Н.Д.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Борщ О.І.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Тарасов В.В.</w:t>
      </w:r>
    </w:p>
    <w:p w:rsidR="00435F25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Халимон А.О.</w:t>
      </w:r>
    </w:p>
    <w:p w:rsidR="00435F25" w:rsidRPr="00B1688B" w:rsidRDefault="00435F25" w:rsidP="00737695">
      <w:pPr>
        <w:ind w:left="360" w:hanging="360"/>
        <w:jc w:val="both"/>
        <w:rPr>
          <w:sz w:val="28"/>
        </w:rPr>
      </w:pPr>
      <w:r>
        <w:rPr>
          <w:sz w:val="28"/>
        </w:rPr>
        <w:t>_________________ Дрозд О.Ф.</w:t>
      </w:r>
    </w:p>
    <w:p w:rsidR="00435F25" w:rsidRPr="007E21C4" w:rsidRDefault="00435F25" w:rsidP="00CA516B">
      <w:pPr>
        <w:tabs>
          <w:tab w:val="left" w:pos="6700"/>
        </w:tabs>
        <w:jc w:val="both"/>
        <w:rPr>
          <w:lang w:val="uk-UA"/>
        </w:rPr>
      </w:pPr>
    </w:p>
    <w:sectPr w:rsidR="00435F25" w:rsidRPr="007E21C4" w:rsidSect="00301635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F25" w:rsidRDefault="00435F25">
      <w:r>
        <w:separator/>
      </w:r>
    </w:p>
  </w:endnote>
  <w:endnote w:type="continuationSeparator" w:id="0">
    <w:p w:rsidR="00435F25" w:rsidRDefault="00435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F25" w:rsidRDefault="00435F25">
      <w:r>
        <w:separator/>
      </w:r>
    </w:p>
  </w:footnote>
  <w:footnote w:type="continuationSeparator" w:id="0">
    <w:p w:rsidR="00435F25" w:rsidRDefault="00435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F25" w:rsidRDefault="00435F25" w:rsidP="005B5B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5F25" w:rsidRDefault="00435F2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F25" w:rsidRDefault="00435F25" w:rsidP="005B5B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35F25" w:rsidRDefault="00435F2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82CE4"/>
    <w:multiLevelType w:val="multilevel"/>
    <w:tmpl w:val="D842D4C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1E542B3E"/>
    <w:multiLevelType w:val="hybridMultilevel"/>
    <w:tmpl w:val="A3CA23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0835C61"/>
    <w:multiLevelType w:val="multilevel"/>
    <w:tmpl w:val="8E7827B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31FC516C"/>
    <w:multiLevelType w:val="multilevel"/>
    <w:tmpl w:val="EA2671B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>
    <w:nsid w:val="50115A48"/>
    <w:multiLevelType w:val="hybridMultilevel"/>
    <w:tmpl w:val="A1326672"/>
    <w:lvl w:ilvl="0" w:tplc="E45C3376">
      <w:start w:val="1"/>
      <w:numFmt w:val="decimal"/>
      <w:lvlText w:val="%1."/>
      <w:lvlJc w:val="left"/>
      <w:pPr>
        <w:tabs>
          <w:tab w:val="num" w:pos="1320"/>
        </w:tabs>
        <w:ind w:left="132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abstractNum w:abstractNumId="5">
    <w:nsid w:val="7A241547"/>
    <w:multiLevelType w:val="multilevel"/>
    <w:tmpl w:val="EA2671B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B9D"/>
    <w:rsid w:val="00006C0E"/>
    <w:rsid w:val="0001451D"/>
    <w:rsid w:val="0002756D"/>
    <w:rsid w:val="00034A6A"/>
    <w:rsid w:val="000511E0"/>
    <w:rsid w:val="000524AE"/>
    <w:rsid w:val="00054C26"/>
    <w:rsid w:val="000B0319"/>
    <w:rsid w:val="000B2E5D"/>
    <w:rsid w:val="000E2398"/>
    <w:rsid w:val="001229CE"/>
    <w:rsid w:val="00161608"/>
    <w:rsid w:val="00197774"/>
    <w:rsid w:val="001C30AA"/>
    <w:rsid w:val="001F0468"/>
    <w:rsid w:val="0020316F"/>
    <w:rsid w:val="00203379"/>
    <w:rsid w:val="002151C5"/>
    <w:rsid w:val="00222357"/>
    <w:rsid w:val="00246851"/>
    <w:rsid w:val="002A64A5"/>
    <w:rsid w:val="002C66A2"/>
    <w:rsid w:val="002F621C"/>
    <w:rsid w:val="002F66F2"/>
    <w:rsid w:val="00300A90"/>
    <w:rsid w:val="003015D7"/>
    <w:rsid w:val="00301635"/>
    <w:rsid w:val="00366DE9"/>
    <w:rsid w:val="00381DA8"/>
    <w:rsid w:val="00385C0D"/>
    <w:rsid w:val="003919F4"/>
    <w:rsid w:val="003A6550"/>
    <w:rsid w:val="003B68CC"/>
    <w:rsid w:val="003C1D43"/>
    <w:rsid w:val="004053B2"/>
    <w:rsid w:val="00425387"/>
    <w:rsid w:val="00435F25"/>
    <w:rsid w:val="004850FB"/>
    <w:rsid w:val="004B567C"/>
    <w:rsid w:val="004C22A5"/>
    <w:rsid w:val="004E3033"/>
    <w:rsid w:val="00553168"/>
    <w:rsid w:val="005B5B1D"/>
    <w:rsid w:val="005C5B9D"/>
    <w:rsid w:val="005D2C29"/>
    <w:rsid w:val="005D5475"/>
    <w:rsid w:val="005E4623"/>
    <w:rsid w:val="00616800"/>
    <w:rsid w:val="00653EC9"/>
    <w:rsid w:val="006827B7"/>
    <w:rsid w:val="006A1519"/>
    <w:rsid w:val="006B24BD"/>
    <w:rsid w:val="006D4224"/>
    <w:rsid w:val="006D4A15"/>
    <w:rsid w:val="007169E3"/>
    <w:rsid w:val="00727C8D"/>
    <w:rsid w:val="00737695"/>
    <w:rsid w:val="00740067"/>
    <w:rsid w:val="007E21C4"/>
    <w:rsid w:val="007F0A9C"/>
    <w:rsid w:val="008126F2"/>
    <w:rsid w:val="0085075D"/>
    <w:rsid w:val="008723E0"/>
    <w:rsid w:val="008B4451"/>
    <w:rsid w:val="008B628C"/>
    <w:rsid w:val="008C6912"/>
    <w:rsid w:val="008D677E"/>
    <w:rsid w:val="008F19AB"/>
    <w:rsid w:val="008F27F3"/>
    <w:rsid w:val="0091118D"/>
    <w:rsid w:val="00940EFB"/>
    <w:rsid w:val="0096056A"/>
    <w:rsid w:val="00970ABF"/>
    <w:rsid w:val="00984E8D"/>
    <w:rsid w:val="009F222C"/>
    <w:rsid w:val="00A0294A"/>
    <w:rsid w:val="00A03DD7"/>
    <w:rsid w:val="00A142E3"/>
    <w:rsid w:val="00A408A9"/>
    <w:rsid w:val="00A6242E"/>
    <w:rsid w:val="00A81DBF"/>
    <w:rsid w:val="00A850CF"/>
    <w:rsid w:val="00A87A3E"/>
    <w:rsid w:val="00AA51D5"/>
    <w:rsid w:val="00AC7846"/>
    <w:rsid w:val="00AD29AB"/>
    <w:rsid w:val="00AD6028"/>
    <w:rsid w:val="00AD7E00"/>
    <w:rsid w:val="00AE3124"/>
    <w:rsid w:val="00AE7C13"/>
    <w:rsid w:val="00B06F9A"/>
    <w:rsid w:val="00B1688B"/>
    <w:rsid w:val="00B21698"/>
    <w:rsid w:val="00B33081"/>
    <w:rsid w:val="00B343AA"/>
    <w:rsid w:val="00B37C15"/>
    <w:rsid w:val="00B430BE"/>
    <w:rsid w:val="00B57E27"/>
    <w:rsid w:val="00B73BA8"/>
    <w:rsid w:val="00B824DB"/>
    <w:rsid w:val="00BB35F3"/>
    <w:rsid w:val="00BE5DAC"/>
    <w:rsid w:val="00BF069C"/>
    <w:rsid w:val="00BF2F4E"/>
    <w:rsid w:val="00C24D0A"/>
    <w:rsid w:val="00C372E4"/>
    <w:rsid w:val="00C4731B"/>
    <w:rsid w:val="00C76DE8"/>
    <w:rsid w:val="00CA1945"/>
    <w:rsid w:val="00CA5107"/>
    <w:rsid w:val="00CA516B"/>
    <w:rsid w:val="00CB69AC"/>
    <w:rsid w:val="00CC6BA4"/>
    <w:rsid w:val="00CD7BF5"/>
    <w:rsid w:val="00CE531E"/>
    <w:rsid w:val="00CE55C0"/>
    <w:rsid w:val="00CE564A"/>
    <w:rsid w:val="00CF584A"/>
    <w:rsid w:val="00D11D34"/>
    <w:rsid w:val="00D5362E"/>
    <w:rsid w:val="00D74D72"/>
    <w:rsid w:val="00D7567B"/>
    <w:rsid w:val="00DB10A4"/>
    <w:rsid w:val="00E33C21"/>
    <w:rsid w:val="00E51101"/>
    <w:rsid w:val="00E63104"/>
    <w:rsid w:val="00E878BE"/>
    <w:rsid w:val="00EA476E"/>
    <w:rsid w:val="00EA48FA"/>
    <w:rsid w:val="00EC4D45"/>
    <w:rsid w:val="00F15A12"/>
    <w:rsid w:val="00F16011"/>
    <w:rsid w:val="00F41C31"/>
    <w:rsid w:val="00F55612"/>
    <w:rsid w:val="00F56D1E"/>
    <w:rsid w:val="00F7586F"/>
    <w:rsid w:val="00F86DFF"/>
    <w:rsid w:val="00FA57C9"/>
    <w:rsid w:val="00FD5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69C"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A6550"/>
    <w:pPr>
      <w:keepNext/>
      <w:jc w:val="center"/>
      <w:outlineLvl w:val="4"/>
    </w:pPr>
    <w:rPr>
      <w:caps/>
      <w:szCs w:val="20"/>
      <w:lang w:val="uk-U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A6550"/>
    <w:pPr>
      <w:keepNext/>
      <w:jc w:val="center"/>
      <w:outlineLvl w:val="7"/>
    </w:pPr>
    <w:rPr>
      <w:b/>
      <w:sz w:val="40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37C1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37C15"/>
    <w:rPr>
      <w:rFonts w:ascii="Calibri" w:hAnsi="Calibri" w:cs="Times New Roman"/>
      <w:i/>
      <w:iCs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3A6550"/>
    <w:pPr>
      <w:jc w:val="center"/>
    </w:pPr>
    <w:rPr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E56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7C15"/>
    <w:rPr>
      <w:rFonts w:cs="Times New Roman"/>
      <w:sz w:val="2"/>
    </w:rPr>
  </w:style>
  <w:style w:type="paragraph" w:styleId="BodyTextIndent">
    <w:name w:val="Body Text Indent"/>
    <w:basedOn w:val="Normal"/>
    <w:link w:val="BodyTextIndentChar"/>
    <w:uiPriority w:val="99"/>
    <w:rsid w:val="00BB35F3"/>
    <w:pPr>
      <w:ind w:firstLine="708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35F3"/>
    <w:rPr>
      <w:rFonts w:cs="Times New Roman"/>
      <w:sz w:val="24"/>
      <w:lang w:val="uk-UA"/>
    </w:rPr>
  </w:style>
  <w:style w:type="paragraph" w:styleId="ListParagraph">
    <w:name w:val="List Paragraph"/>
    <w:basedOn w:val="Normal"/>
    <w:uiPriority w:val="99"/>
    <w:qFormat/>
    <w:rsid w:val="000B2E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0163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37C15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0163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86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3</Pages>
  <Words>514</Words>
  <Characters>2931</Characters>
  <Application>Microsoft Office Outlook</Application>
  <DocSecurity>0</DocSecurity>
  <Lines>0</Lines>
  <Paragraphs>0</Paragraphs>
  <ScaleCrop>false</ScaleCrop>
  <Company>rono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Galya</cp:lastModifiedBy>
  <cp:revision>15</cp:revision>
  <cp:lastPrinted>2020-10-05T13:07:00Z</cp:lastPrinted>
  <dcterms:created xsi:type="dcterms:W3CDTF">2020-09-07T08:25:00Z</dcterms:created>
  <dcterms:modified xsi:type="dcterms:W3CDTF">2020-10-05T13:08:00Z</dcterms:modified>
</cp:coreProperties>
</file>